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A89" w:rsidRPr="00A52321" w:rsidRDefault="00451A89" w:rsidP="00451A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  <w:u w:val="single"/>
        </w:rPr>
        <w:t>John FULLER</w:t>
      </w:r>
      <w:r w:rsidRPr="00A5232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52321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52321">
        <w:rPr>
          <w:rFonts w:ascii="Times New Roman" w:hAnsi="Times New Roman" w:cs="Times New Roman"/>
          <w:sz w:val="24"/>
          <w:szCs w:val="24"/>
        </w:rPr>
        <w:t>fl.1415)</w:t>
      </w:r>
    </w:p>
    <w:p w:rsidR="00451A89" w:rsidRPr="00A52321" w:rsidRDefault="00451A89" w:rsidP="00451A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Archer.</w:t>
      </w:r>
    </w:p>
    <w:p w:rsidR="00451A89" w:rsidRPr="00A52321" w:rsidRDefault="00451A89" w:rsidP="00451A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1A89" w:rsidRPr="00A52321" w:rsidRDefault="00451A89" w:rsidP="00451A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1A89" w:rsidRPr="00A52321" w:rsidRDefault="00451A89" w:rsidP="00451A8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  <w:t>1415</w:t>
      </w:r>
      <w:r w:rsidRPr="00A52321">
        <w:rPr>
          <w:rFonts w:ascii="Times New Roman" w:hAnsi="Times New Roman" w:cs="Times New Roman"/>
          <w:sz w:val="24"/>
          <w:szCs w:val="24"/>
        </w:rPr>
        <w:tab/>
        <w:t>He was on the expedition to France.</w:t>
      </w:r>
    </w:p>
    <w:p w:rsidR="00451A89" w:rsidRPr="00A52321" w:rsidRDefault="00451A89" w:rsidP="00451A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ab/>
      </w:r>
      <w:r w:rsidRPr="00A52321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A52321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A52321">
        <w:rPr>
          <w:rFonts w:ascii="Times New Roman" w:hAnsi="Times New Roman" w:cs="Times New Roman"/>
          <w:sz w:val="24"/>
          <w:szCs w:val="24"/>
        </w:rPr>
        <w:t>)</w:t>
      </w:r>
    </w:p>
    <w:p w:rsidR="00451A89" w:rsidRPr="00A52321" w:rsidRDefault="00451A89" w:rsidP="00451A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1A89" w:rsidRPr="00A52321" w:rsidRDefault="00451A89" w:rsidP="00451A8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51A89" w:rsidRPr="00A52321" w:rsidRDefault="00451A89" w:rsidP="00451A8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2321">
        <w:rPr>
          <w:rFonts w:ascii="Times New Roman" w:hAnsi="Times New Roman" w:cs="Times New Roman"/>
          <w:sz w:val="24"/>
          <w:szCs w:val="24"/>
        </w:rPr>
        <w:t>16 February 2016</w:t>
      </w:r>
    </w:p>
    <w:p w:rsidR="006B2F86" w:rsidRPr="00E71FC3" w:rsidRDefault="00451A8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A89" w:rsidRDefault="00451A89" w:rsidP="00E71FC3">
      <w:pPr>
        <w:spacing w:after="0" w:line="240" w:lineRule="auto"/>
      </w:pPr>
      <w:r>
        <w:separator/>
      </w:r>
    </w:p>
  </w:endnote>
  <w:endnote w:type="continuationSeparator" w:id="0">
    <w:p w:rsidR="00451A89" w:rsidRDefault="00451A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A89" w:rsidRDefault="00451A89" w:rsidP="00E71FC3">
      <w:pPr>
        <w:spacing w:after="0" w:line="240" w:lineRule="auto"/>
      </w:pPr>
      <w:r>
        <w:separator/>
      </w:r>
    </w:p>
  </w:footnote>
  <w:footnote w:type="continuationSeparator" w:id="0">
    <w:p w:rsidR="00451A89" w:rsidRDefault="00451A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A89"/>
    <w:rsid w:val="00451A8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6F737B-59B6-4DF7-AF11-433C7333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51A8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2016-06-12T21:21:00Z</dcterms:created>
  <dcterms:modified xsi:type="dcterms:W3CDTF">2016-06-12T21:21:00Z</dcterms:modified>
</cp:coreProperties>
</file>